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4DB18" w14:textId="77777777" w:rsidR="009D27BF" w:rsidRDefault="009D27BF" w:rsidP="009D27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KELSAL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17C5FF50" w14:textId="77777777" w:rsidR="009D27BF" w:rsidRDefault="009D27BF" w:rsidP="009D27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Widow.</w:t>
      </w:r>
    </w:p>
    <w:p w14:paraId="21E06081" w14:textId="77777777" w:rsidR="009D27BF" w:rsidRDefault="009D27BF" w:rsidP="009D27BF">
      <w:pPr>
        <w:rPr>
          <w:rFonts w:ascii="Times New Roman" w:hAnsi="Times New Roman" w:cs="Times New Roman"/>
          <w:sz w:val="24"/>
          <w:szCs w:val="24"/>
        </w:rPr>
      </w:pPr>
    </w:p>
    <w:p w14:paraId="37E2F06F" w14:textId="77777777" w:rsidR="009D27BF" w:rsidRDefault="009D27BF" w:rsidP="009D27BF">
      <w:pPr>
        <w:rPr>
          <w:rFonts w:ascii="Times New Roman" w:hAnsi="Times New Roman" w:cs="Times New Roman"/>
          <w:sz w:val="24"/>
          <w:szCs w:val="24"/>
        </w:rPr>
      </w:pPr>
    </w:p>
    <w:p w14:paraId="182E9550" w14:textId="77777777" w:rsidR="009D27BF" w:rsidRDefault="009D27BF" w:rsidP="009D27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William, fishmonger.</w:t>
      </w:r>
    </w:p>
    <w:p w14:paraId="4E22E060" w14:textId="77777777" w:rsidR="009D27BF" w:rsidRDefault="009D27BF" w:rsidP="009D27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p.210 n.65)</w:t>
      </w:r>
    </w:p>
    <w:p w14:paraId="2B069333" w14:textId="77777777" w:rsidR="009D27BF" w:rsidRDefault="009D27BF" w:rsidP="009D27BF">
      <w:pPr>
        <w:rPr>
          <w:rFonts w:ascii="Times New Roman" w:hAnsi="Times New Roman" w:cs="Times New Roman"/>
          <w:sz w:val="24"/>
          <w:szCs w:val="24"/>
        </w:rPr>
      </w:pPr>
    </w:p>
    <w:p w14:paraId="3649DA94" w14:textId="77777777" w:rsidR="009D27BF" w:rsidRDefault="009D27BF" w:rsidP="009D27BF">
      <w:pPr>
        <w:rPr>
          <w:rFonts w:ascii="Times New Roman" w:hAnsi="Times New Roman" w:cs="Times New Roman"/>
          <w:sz w:val="24"/>
          <w:szCs w:val="24"/>
        </w:rPr>
      </w:pPr>
    </w:p>
    <w:p w14:paraId="4A532B71" w14:textId="77777777" w:rsidR="009D27BF" w:rsidRDefault="009D27BF" w:rsidP="009D27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1404</w:t>
      </w:r>
      <w:r>
        <w:rPr>
          <w:rFonts w:ascii="Times New Roman" w:hAnsi="Times New Roman" w:cs="Times New Roman"/>
          <w:sz w:val="24"/>
          <w:szCs w:val="24"/>
        </w:rPr>
        <w:tab/>
        <w:t xml:space="preserve">Laurence </w:t>
      </w:r>
      <w:proofErr w:type="spellStart"/>
      <w:r>
        <w:rPr>
          <w:rFonts w:ascii="Times New Roman" w:hAnsi="Times New Roman" w:cs="Times New Roman"/>
          <w:sz w:val="24"/>
          <w:szCs w:val="24"/>
        </w:rPr>
        <w:t>Kelsal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Zachary, chaplain(q.v.), left her 26s 8d.  (ibid.)</w:t>
      </w:r>
    </w:p>
    <w:p w14:paraId="73B6796C" w14:textId="77777777" w:rsidR="009D27BF" w:rsidRDefault="009D27BF" w:rsidP="009D27BF">
      <w:pPr>
        <w:rPr>
          <w:rFonts w:ascii="Times New Roman" w:hAnsi="Times New Roman" w:cs="Times New Roman"/>
          <w:sz w:val="24"/>
          <w:szCs w:val="24"/>
        </w:rPr>
      </w:pPr>
    </w:p>
    <w:p w14:paraId="3A5D093D" w14:textId="77777777" w:rsidR="009D27BF" w:rsidRDefault="009D27BF" w:rsidP="009D27BF">
      <w:pPr>
        <w:rPr>
          <w:rFonts w:ascii="Times New Roman" w:hAnsi="Times New Roman" w:cs="Times New Roman"/>
          <w:sz w:val="24"/>
          <w:szCs w:val="24"/>
        </w:rPr>
      </w:pPr>
    </w:p>
    <w:p w14:paraId="1E383D4F" w14:textId="77777777" w:rsidR="009D27BF" w:rsidRDefault="009D27BF" w:rsidP="009D27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September 2021</w:t>
      </w:r>
    </w:p>
    <w:p w14:paraId="11CC721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6CF63" w14:textId="77777777" w:rsidR="009D27BF" w:rsidRDefault="009D27BF" w:rsidP="009139A6">
      <w:r>
        <w:separator/>
      </w:r>
    </w:p>
  </w:endnote>
  <w:endnote w:type="continuationSeparator" w:id="0">
    <w:p w14:paraId="63388B3A" w14:textId="77777777" w:rsidR="009D27BF" w:rsidRDefault="009D27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963C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63B2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352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0F780" w14:textId="77777777" w:rsidR="009D27BF" w:rsidRDefault="009D27BF" w:rsidP="009139A6">
      <w:r>
        <w:separator/>
      </w:r>
    </w:p>
  </w:footnote>
  <w:footnote w:type="continuationSeparator" w:id="0">
    <w:p w14:paraId="30F40CA8" w14:textId="77777777" w:rsidR="009D27BF" w:rsidRDefault="009D27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A36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366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2CC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7BF"/>
    <w:rsid w:val="000666E0"/>
    <w:rsid w:val="002510B7"/>
    <w:rsid w:val="005C130B"/>
    <w:rsid w:val="00826F5C"/>
    <w:rsid w:val="009139A6"/>
    <w:rsid w:val="009448BB"/>
    <w:rsid w:val="009D27BF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D7BA1"/>
  <w15:chartTrackingRefBased/>
  <w15:docId w15:val="{8B3CACA0-A8FF-4101-B825-B9DC6F015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7B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2021-10-29T20:34:00Z</dcterms:created>
  <dcterms:modified xsi:type="dcterms:W3CDTF">2021-10-29T20:34:00Z</dcterms:modified>
</cp:coreProperties>
</file>